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308C0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LEGHE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F43AC74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3BBDF9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F3DF83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0ED26734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38CDFBB9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Kent, the taxes of a fifteenth and a tenth.</w:t>
      </w:r>
    </w:p>
    <w:p w14:paraId="513ECD22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715084E3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6FC1D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02C3EB" w14:textId="77777777" w:rsidR="00290E58" w:rsidRDefault="00290E58" w:rsidP="002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5CF568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F8E2F" w14:textId="77777777" w:rsidR="00290E58" w:rsidRDefault="00290E58" w:rsidP="009139A6">
      <w:r>
        <w:separator/>
      </w:r>
    </w:p>
  </w:endnote>
  <w:endnote w:type="continuationSeparator" w:id="0">
    <w:p w14:paraId="4ADC1181" w14:textId="77777777" w:rsidR="00290E58" w:rsidRDefault="00290E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B59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E69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39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8570B" w14:textId="77777777" w:rsidR="00290E58" w:rsidRDefault="00290E58" w:rsidP="009139A6">
      <w:r>
        <w:separator/>
      </w:r>
    </w:p>
  </w:footnote>
  <w:footnote w:type="continuationSeparator" w:id="0">
    <w:p w14:paraId="7C47D917" w14:textId="77777777" w:rsidR="00290E58" w:rsidRDefault="00290E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569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0E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B9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E58"/>
    <w:rsid w:val="000666E0"/>
    <w:rsid w:val="002510B7"/>
    <w:rsid w:val="00290E5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3B8CF"/>
  <w15:chartTrackingRefBased/>
  <w15:docId w15:val="{B212D926-0DA0-4351-8B0B-94E40DF7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2021-10-20T19:58:00Z</dcterms:created>
  <dcterms:modified xsi:type="dcterms:W3CDTF">2021-10-20T19:58:00Z</dcterms:modified>
</cp:coreProperties>
</file>